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8E840" w14:textId="77777777" w:rsidR="00D409D0" w:rsidRDefault="00D409D0" w:rsidP="00D409D0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PEPYR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d.ca.1484)</w:t>
      </w:r>
    </w:p>
    <w:p w14:paraId="3912AC6D" w14:textId="77777777" w:rsidR="00D409D0" w:rsidRDefault="00D409D0" w:rsidP="00D409D0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Norwich. Alderman.</w:t>
      </w:r>
    </w:p>
    <w:p w14:paraId="1C6DAEE3" w14:textId="77777777" w:rsidR="00D409D0" w:rsidRDefault="00D409D0" w:rsidP="00D409D0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36DAF369" w14:textId="77777777" w:rsidR="00D409D0" w:rsidRDefault="00D409D0" w:rsidP="00D409D0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08B8DEC9" w14:textId="77777777" w:rsidR="00D409D0" w:rsidRDefault="00D409D0" w:rsidP="00D409D0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had died by this time.</w:t>
      </w:r>
    </w:p>
    <w:p w14:paraId="37477E1E" w14:textId="77777777" w:rsidR="00D409D0" w:rsidRDefault="00D409D0" w:rsidP="00D409D0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E42B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CBE081C" w14:textId="77777777" w:rsidR="00D409D0" w:rsidRDefault="00D409D0" w:rsidP="00D409D0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3149F164" w14:textId="77777777" w:rsidR="00D409D0" w:rsidRDefault="00D409D0" w:rsidP="00D409D0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7CBE4D49" w14:textId="77777777" w:rsidR="00D409D0" w:rsidRDefault="00D409D0" w:rsidP="00D409D0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Executors:   Hamo Claxton of Norwich(q.v.), John </w:t>
      </w:r>
      <w:proofErr w:type="spellStart"/>
      <w:r>
        <w:rPr>
          <w:rFonts w:ascii="Times New Roman" w:hAnsi="Times New Roman" w:cs="Times New Roman"/>
        </w:rPr>
        <w:t>Malburgh</w:t>
      </w:r>
      <w:proofErr w:type="spellEnd"/>
      <w:r>
        <w:rPr>
          <w:rFonts w:ascii="Times New Roman" w:hAnsi="Times New Roman" w:cs="Times New Roman"/>
        </w:rPr>
        <w:t>(q.v.) and his wife, Joan(q.v.).</w:t>
      </w:r>
    </w:p>
    <w:p w14:paraId="2BA7E00F" w14:textId="77777777" w:rsidR="00D409D0" w:rsidRDefault="00D409D0" w:rsidP="00D409D0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       (ibid.)</w:t>
      </w:r>
    </w:p>
    <w:p w14:paraId="624B60B6" w14:textId="77777777" w:rsidR="00D409D0" w:rsidRDefault="00D409D0" w:rsidP="00D409D0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00CA07FA" w14:textId="77777777" w:rsidR="00D409D0" w:rsidRDefault="00D409D0" w:rsidP="00D409D0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61A0BDD6" w14:textId="77777777" w:rsidR="00D409D0" w:rsidRDefault="00D409D0" w:rsidP="00D409D0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September 2018</w:t>
      </w:r>
    </w:p>
    <w:p w14:paraId="1034992E" w14:textId="77777777" w:rsidR="006B2F86" w:rsidRPr="00E71FC3" w:rsidRDefault="00D409D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AF14F5" w14:textId="77777777" w:rsidR="00D409D0" w:rsidRDefault="00D409D0" w:rsidP="00E71FC3">
      <w:r>
        <w:separator/>
      </w:r>
    </w:p>
  </w:endnote>
  <w:endnote w:type="continuationSeparator" w:id="0">
    <w:p w14:paraId="267AE998" w14:textId="77777777" w:rsidR="00D409D0" w:rsidRDefault="00D409D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7166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52924" w14:textId="77777777" w:rsidR="00D409D0" w:rsidRDefault="00D409D0" w:rsidP="00E71FC3">
      <w:r>
        <w:separator/>
      </w:r>
    </w:p>
  </w:footnote>
  <w:footnote w:type="continuationSeparator" w:id="0">
    <w:p w14:paraId="4C172177" w14:textId="77777777" w:rsidR="00D409D0" w:rsidRDefault="00D409D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9D0"/>
    <w:rsid w:val="001A7C09"/>
    <w:rsid w:val="00577BD5"/>
    <w:rsid w:val="00656CBA"/>
    <w:rsid w:val="006A1F77"/>
    <w:rsid w:val="00733BE7"/>
    <w:rsid w:val="00AB52E8"/>
    <w:rsid w:val="00B16D3F"/>
    <w:rsid w:val="00BB41AC"/>
    <w:rsid w:val="00D409D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AC9BC"/>
  <w15:chartTrackingRefBased/>
  <w15:docId w15:val="{B6061B96-DE5B-4B42-ABDC-FD212E7BF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09D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409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2018-10-10T20:41:00Z</dcterms:created>
  <dcterms:modified xsi:type="dcterms:W3CDTF">2018-10-10T20:42:00Z</dcterms:modified>
</cp:coreProperties>
</file>